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87868" w14:textId="77777777" w:rsidR="00925D81" w:rsidRPr="00575886" w:rsidRDefault="00925D81" w:rsidP="00925D81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auszufüllen.</w:t>
      </w:r>
    </w:p>
    <w:p w14:paraId="648FEEE4" w14:textId="77777777" w:rsidR="00925D81" w:rsidRDefault="00925D81" w:rsidP="00925D81">
      <w:pPr>
        <w:pStyle w:val="berschrift5"/>
      </w:pPr>
      <w:r>
        <w:t>Name und Anschrift des Bewerbers/ der Bewerbergemeinschaft:</w:t>
      </w:r>
    </w:p>
    <w:sdt>
      <w:sdtPr>
        <w:id w:val="450367917"/>
        <w:placeholder>
          <w:docPart w:val="32B0C0B3EF9543158286F0D8BBFEE1F8"/>
        </w:placeholder>
        <w:showingPlcHdr/>
      </w:sdtPr>
      <w:sdtEndPr/>
      <w:sdtContent>
        <w:p w14:paraId="00CC9B1E" w14:textId="77777777" w:rsidR="00925D81" w:rsidRDefault="00925D81" w:rsidP="00925D81">
          <w:r w:rsidRPr="0032192D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44676BCB" w14:textId="77777777" w:rsidR="00925D81" w:rsidRDefault="00925D81" w:rsidP="00925D81">
      <w:pPr>
        <w:pStyle w:val="berschriftInhaltsverzeichnis"/>
      </w:pPr>
      <w:r>
        <w:t xml:space="preserve">Checkliste der durch die Bewerber vorzulegenden Unterlagen </w:t>
      </w:r>
    </w:p>
    <w:p w14:paraId="4E9F36CB" w14:textId="77777777" w:rsidR="00925D81" w:rsidRDefault="00925D81" w:rsidP="00925D81">
      <w:r w:rsidRPr="0032192D">
        <w:rPr>
          <w:b/>
          <w:bCs/>
        </w:rPr>
        <w:t>Hinweis:</w:t>
      </w:r>
      <w:r>
        <w:rPr>
          <w:b/>
          <w:bCs/>
        </w:rPr>
        <w:t xml:space="preserve"> </w:t>
      </w:r>
      <w:r>
        <w:t>Alle Dokumente sind elektronisch über die Vergabeplattform hochzuladen und sind ohne eigenhändige Unterschrift rechtsverbindlich.</w:t>
      </w:r>
    </w:p>
    <w:tbl>
      <w:tblPr>
        <w:tblStyle w:val="Tabellenraster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19"/>
        <w:gridCol w:w="94"/>
        <w:gridCol w:w="4867"/>
        <w:gridCol w:w="1422"/>
        <w:gridCol w:w="1268"/>
      </w:tblGrid>
      <w:tr w:rsidR="00884B3C" w14:paraId="0ECD08FE" w14:textId="77777777" w:rsidTr="00416BE6">
        <w:trPr>
          <w:trHeight w:val="1387"/>
          <w:tblHeader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57961F24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>Anlage</w:t>
            </w: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3535921A" w14:textId="5782CBD4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 xml:space="preserve">Formblätter und zu verwendende Dateien 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6332CA1B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>Liegt vor (Eintragung Bewerber)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2E8065C5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 xml:space="preserve">Prüfung Vergabe-stelle </w:t>
            </w:r>
          </w:p>
        </w:tc>
      </w:tr>
      <w:tr w:rsidR="00884B3C" w14:paraId="14F45947" w14:textId="77777777" w:rsidTr="00416BE6">
        <w:trPr>
          <w:trHeight w:val="332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ADEA441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7A50435A" w14:textId="571608E8" w:rsidR="00884B3C" w:rsidRPr="00F45D96" w:rsidRDefault="00884B3C" w:rsidP="002B3DC3">
            <w:pPr>
              <w:jc w:val="left"/>
              <w:rPr>
                <w:b/>
                <w:bCs/>
              </w:rPr>
            </w:pPr>
            <w:r w:rsidRPr="00F45D96">
              <w:rPr>
                <w:b/>
                <w:bCs/>
              </w:rPr>
              <w:t>Formblätter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7434C9B4" w14:textId="77777777" w:rsidR="00884B3C" w:rsidRDefault="00884B3C" w:rsidP="002B3DC3">
            <w:pPr>
              <w:jc w:val="left"/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282B01E4" w14:textId="77777777" w:rsidR="00884B3C" w:rsidRDefault="00884B3C" w:rsidP="002B3DC3">
            <w:pPr>
              <w:jc w:val="left"/>
            </w:pPr>
          </w:p>
        </w:tc>
      </w:tr>
      <w:tr w:rsidR="00884B3C" w14:paraId="17593298" w14:textId="77777777" w:rsidTr="00C542EC">
        <w:trPr>
          <w:trHeight w:val="201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7D11BD46" w14:textId="78179573" w:rsidR="00884B3C" w:rsidRDefault="00905C07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</w:t>
            </w:r>
            <w:r w:rsidR="00641025">
              <w:rPr>
                <w:b/>
                <w:bCs/>
              </w:rPr>
              <w:t>1</w:t>
            </w:r>
          </w:p>
          <w:p w14:paraId="2C972762" w14:textId="77777777" w:rsidR="00884B3C" w:rsidRPr="008C2EEA" w:rsidRDefault="00884B3C" w:rsidP="002B3DC3">
            <w:pPr>
              <w:jc w:val="left"/>
            </w:pP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EA54E" w14:textId="66BD32F7" w:rsidR="00884B3C" w:rsidRDefault="003C0EC3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Bewerberfragen</w:t>
            </w:r>
          </w:p>
          <w:p w14:paraId="3BA87ED9" w14:textId="6C4431BC" w:rsidR="00884B3C" w:rsidRPr="00F45D96" w:rsidRDefault="00733905" w:rsidP="002B3DC3">
            <w:pPr>
              <w:jc w:val="left"/>
            </w:pPr>
            <w:r>
              <w:t>(</w:t>
            </w:r>
            <w:r w:rsidR="00884B3C" w:rsidRPr="0075571D">
              <w:rPr>
                <w:i/>
                <w:iCs/>
              </w:rPr>
              <w:t>Ein Fehlen führt nicht zum Ausschluss</w:t>
            </w:r>
            <w:r w:rsidR="00884B3C"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A1718AF" w14:textId="77777777" w:rsidR="00884B3C" w:rsidRDefault="00884B3C" w:rsidP="002B3DC3">
            <w:pPr>
              <w:jc w:val="left"/>
              <w:rPr>
                <w:highlight w:val="yellow"/>
              </w:rPr>
            </w:pPr>
            <w:r w:rsidRPr="00F45D96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681277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  <w:p w14:paraId="731AC0D8" w14:textId="77777777" w:rsidR="00884B3C" w:rsidRPr="008C2EEA" w:rsidRDefault="00884B3C" w:rsidP="002B3DC3">
            <w:pPr>
              <w:jc w:val="left"/>
              <w:rPr>
                <w:highlight w:val="yellow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465256A" w14:textId="68DB34A6" w:rsidR="00884B3C" w:rsidRPr="00F10F2F" w:rsidRDefault="00884B3C" w:rsidP="002B3DC3">
            <w:pPr>
              <w:jc w:val="left"/>
            </w:pPr>
          </w:p>
        </w:tc>
      </w:tr>
      <w:tr w:rsidR="00FE23F6" w14:paraId="2FAC97DA" w14:textId="77777777" w:rsidTr="00FE23F6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6B7F3" w14:textId="77777777" w:rsidR="00FE23F6" w:rsidRDefault="00FE23F6" w:rsidP="002B3DC3">
            <w:pPr>
              <w:jc w:val="left"/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19488" w14:textId="779BC976" w:rsidR="00FE23F6" w:rsidRPr="00FE23F6" w:rsidRDefault="00FE23F6" w:rsidP="002B3DC3">
            <w:pPr>
              <w:jc w:val="left"/>
              <w:rPr>
                <w:color w:val="auto"/>
              </w:rPr>
            </w:pPr>
            <w:r w:rsidRPr="00621E24">
              <w:rPr>
                <w:color w:val="auto"/>
              </w:rPr>
              <w:t>KVBS1_7</w:t>
            </w:r>
            <w:r w:rsidR="00292ED9">
              <w:rPr>
                <w:color w:val="auto"/>
              </w:rPr>
              <w:t>24.01</w:t>
            </w:r>
            <w:r w:rsidRPr="00621E24">
              <w:rPr>
                <w:color w:val="auto"/>
              </w:rPr>
              <w:t>_AUU_FB01 BEWF_f_</w:t>
            </w:r>
            <w:r w:rsidR="00610BEE" w:rsidRPr="00621E24">
              <w:rPr>
                <w:color w:val="auto"/>
              </w:rPr>
              <w:t>20260</w:t>
            </w:r>
            <w:r w:rsidR="00541F7A" w:rsidRPr="00621E24">
              <w:rPr>
                <w:color w:val="auto"/>
              </w:rPr>
              <w:t>4</w:t>
            </w:r>
            <w:r w:rsidR="00610BEE" w:rsidRPr="00621E24">
              <w:rPr>
                <w:color w:val="auto"/>
              </w:rPr>
              <w:t>2</w:t>
            </w:r>
            <w:r w:rsidR="00541F7A" w:rsidRPr="00621E24">
              <w:rPr>
                <w:color w:val="auto"/>
              </w:rPr>
              <w:t>2</w:t>
            </w:r>
            <w:r w:rsidRPr="00621E24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0FC0731" w14:textId="77777777" w:rsidR="00FE23F6" w:rsidRPr="00F10F2F" w:rsidRDefault="00FE23F6" w:rsidP="002B3DC3">
            <w:pPr>
              <w:jc w:val="left"/>
            </w:pPr>
          </w:p>
        </w:tc>
      </w:tr>
      <w:tr w:rsidR="00641025" w14:paraId="719D4612" w14:textId="77777777" w:rsidTr="0099505E">
        <w:trPr>
          <w:trHeight w:val="201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598A9E19" w14:textId="77777777" w:rsidR="00641025" w:rsidRDefault="00641025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FB02c</w:t>
            </w:r>
          </w:p>
          <w:p w14:paraId="35E01A45" w14:textId="77777777" w:rsidR="00641025" w:rsidRPr="008C2EEA" w:rsidRDefault="00641025" w:rsidP="0099505E">
            <w:pPr>
              <w:jc w:val="left"/>
            </w:pP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CA633" w14:textId="77777777" w:rsidR="00641025" w:rsidRDefault="00641025" w:rsidP="0099505E">
            <w:pPr>
              <w:jc w:val="left"/>
              <w:rPr>
                <w:b/>
                <w:bCs/>
              </w:rPr>
            </w:pPr>
            <w:r w:rsidRPr="00F45D96">
              <w:rPr>
                <w:b/>
                <w:bCs/>
              </w:rPr>
              <w:t>Checkliste der durch die Bewerber vorzulegenden Unterlagen</w:t>
            </w:r>
          </w:p>
          <w:p w14:paraId="0A60EA44" w14:textId="0F34E7BF" w:rsidR="00641025" w:rsidRPr="00F45D96" w:rsidRDefault="00641025" w:rsidP="0099505E">
            <w:pPr>
              <w:jc w:val="left"/>
            </w:pPr>
            <w:r>
              <w:t>(</w:t>
            </w:r>
            <w:r w:rsidRPr="0075571D">
              <w:rPr>
                <w:i/>
                <w:iCs/>
              </w:rPr>
              <w:t>Ein Fehlen führt nicht zum Ausschluss</w:t>
            </w:r>
            <w: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307F05F" w14:textId="77777777" w:rsidR="00641025" w:rsidRDefault="00641025" w:rsidP="0099505E">
            <w:pPr>
              <w:jc w:val="left"/>
              <w:rPr>
                <w:highlight w:val="yellow"/>
              </w:rPr>
            </w:pPr>
            <w:r w:rsidRPr="00F45D96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1675608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  <w:p w14:paraId="229D32CC" w14:textId="77777777" w:rsidR="00641025" w:rsidRPr="008C2EEA" w:rsidRDefault="00641025" w:rsidP="0099505E">
            <w:pPr>
              <w:jc w:val="left"/>
              <w:rPr>
                <w:highlight w:val="yellow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03B27E20" w14:textId="77777777" w:rsidR="00641025" w:rsidRPr="00F10F2F" w:rsidRDefault="00641025" w:rsidP="0099505E">
            <w:pPr>
              <w:jc w:val="left"/>
            </w:pPr>
          </w:p>
        </w:tc>
      </w:tr>
      <w:tr w:rsidR="00FE1622" w14:paraId="4CDDBC10" w14:textId="77777777" w:rsidTr="00FE1622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62670" w14:textId="77777777" w:rsidR="00FE1622" w:rsidRDefault="00FE1622" w:rsidP="0099505E">
            <w:pPr>
              <w:jc w:val="left"/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CD79D" w14:textId="52927DB2" w:rsidR="00FE1622" w:rsidRDefault="00FE1622" w:rsidP="0099505E">
            <w:pPr>
              <w:jc w:val="left"/>
            </w:pPr>
            <w:r w:rsidRPr="00FE1622">
              <w:t>KVBS1_7</w:t>
            </w:r>
            <w:r w:rsidR="00292ED9">
              <w:t>24.01</w:t>
            </w:r>
            <w:r w:rsidRPr="00FE1622">
              <w:t>_AUU_FB02c CKLT_</w:t>
            </w:r>
            <w:r>
              <w:t>f</w:t>
            </w:r>
            <w:r w:rsidRPr="00FE1622">
              <w:t>_</w:t>
            </w:r>
            <w:r w:rsidR="00610BEE" w:rsidRPr="00621E24">
              <w:rPr>
                <w:color w:val="auto"/>
              </w:rPr>
              <w:t>20260</w:t>
            </w:r>
            <w:r w:rsidR="00541F7A" w:rsidRPr="00621E24">
              <w:rPr>
                <w:color w:val="auto"/>
              </w:rPr>
              <w:t>422</w:t>
            </w:r>
            <w:r>
              <w:t>.d</w:t>
            </w:r>
            <w:r w:rsidR="00217599">
              <w:t>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D38889E" w14:textId="77777777" w:rsidR="00FE1622" w:rsidRPr="00F10F2F" w:rsidRDefault="00FE1622" w:rsidP="0099505E">
            <w:pPr>
              <w:jc w:val="left"/>
            </w:pPr>
          </w:p>
        </w:tc>
      </w:tr>
      <w:tr w:rsidR="00884B3C" w14:paraId="763034A9" w14:textId="77777777" w:rsidTr="00E06E88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91494" w14:textId="69EEAFF6" w:rsidR="00884B3C" w:rsidRPr="00F45D96" w:rsidRDefault="0057180D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FB04</w:t>
            </w:r>
            <w:r w:rsidR="00884B3C"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4AE9B" w14:textId="45ECEAE8" w:rsidR="00884B3C" w:rsidRPr="00691D8C" w:rsidRDefault="00884B3C" w:rsidP="00FC61B9">
            <w:pPr>
              <w:jc w:val="left"/>
            </w:pPr>
            <w:r>
              <w:rPr>
                <w:b/>
                <w:bCs/>
              </w:rPr>
              <w:t>Unternehmensdatenblatt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B3876" w14:textId="05BE74DC" w:rsidR="00884B3C" w:rsidRDefault="00884B3C" w:rsidP="002B3DC3">
            <w:pPr>
              <w:jc w:val="left"/>
            </w:pPr>
            <w:r w:rsidRPr="00691D8C">
              <w:rPr>
                <w:highlight w:val="yellow"/>
              </w:rPr>
              <w:t>Ja</w:t>
            </w:r>
            <w:r w:rsidR="00ED11E1"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78161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481203FF" w14:textId="03134B78" w:rsidR="00884B3C" w:rsidRPr="00F10F2F" w:rsidRDefault="00884B3C" w:rsidP="002B3DC3">
            <w:pPr>
              <w:jc w:val="left"/>
            </w:pPr>
          </w:p>
        </w:tc>
      </w:tr>
      <w:tr w:rsidR="00217599" w14:paraId="10C21F7A" w14:textId="77777777" w:rsidTr="00217599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8E70A" w14:textId="7791A3A9" w:rsidR="00217599" w:rsidRDefault="00217599" w:rsidP="00FC61B9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85FF6" w14:textId="5EBB8C4D" w:rsidR="00217599" w:rsidRPr="00691D8C" w:rsidRDefault="00217599" w:rsidP="00FC61B9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KVBS1_</w:t>
            </w:r>
            <w:r w:rsidR="00610BEE" w:rsidRPr="00FE1622">
              <w:t>7</w:t>
            </w:r>
            <w:r w:rsidR="00292ED9">
              <w:t>24.01</w:t>
            </w:r>
            <w:r w:rsidRPr="00217599">
              <w:rPr>
                <w:color w:val="auto"/>
              </w:rPr>
              <w:t>_AUU_FB04 UDAT_f_</w:t>
            </w:r>
            <w:r w:rsidR="00610BEE" w:rsidRPr="00621E24">
              <w:rPr>
                <w:color w:val="auto"/>
              </w:rPr>
              <w:t>20260</w:t>
            </w:r>
            <w:r w:rsidR="00541F7A" w:rsidRPr="00621E24">
              <w:rPr>
                <w:color w:val="auto"/>
              </w:rPr>
              <w:t>422</w:t>
            </w:r>
            <w:r w:rsidRPr="00217599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C86218F" w14:textId="77777777" w:rsidR="00217599" w:rsidRPr="00F10F2F" w:rsidRDefault="00217599" w:rsidP="00FC61B9">
            <w:pPr>
              <w:jc w:val="left"/>
            </w:pPr>
          </w:p>
        </w:tc>
      </w:tr>
      <w:tr w:rsidR="005C19C2" w14:paraId="55EE64A1" w14:textId="77777777" w:rsidTr="0099505E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28C5F" w14:textId="1C9ADDA3" w:rsidR="005C19C2" w:rsidRPr="00F45D96" w:rsidRDefault="005C19C2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FB05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FD25" w14:textId="5D7F674E" w:rsidR="005C19C2" w:rsidRPr="007E656A" w:rsidRDefault="005C19C2" w:rsidP="0099505E">
            <w:pPr>
              <w:jc w:val="left"/>
              <w:rPr>
                <w:b/>
                <w:bCs/>
              </w:rPr>
            </w:pPr>
            <w:r w:rsidRPr="007E656A">
              <w:rPr>
                <w:b/>
                <w:bCs/>
              </w:rPr>
              <w:t>Erklärung zum Nichtvorliegen von Aus-schlussgründen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F25BE" w14:textId="77777777" w:rsidR="005C19C2" w:rsidRDefault="005C19C2" w:rsidP="0099505E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781881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6607D7CB" w14:textId="77777777" w:rsidR="005C19C2" w:rsidRPr="00F10F2F" w:rsidRDefault="005C19C2" w:rsidP="0099505E">
            <w:pPr>
              <w:jc w:val="left"/>
            </w:pPr>
          </w:p>
        </w:tc>
      </w:tr>
      <w:tr w:rsidR="00152494" w14:paraId="7B7FA4D1" w14:textId="77777777" w:rsidTr="00152494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7652E" w14:textId="77777777" w:rsidR="00152494" w:rsidRDefault="00152494" w:rsidP="0099505E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5397B" w14:textId="5F42276C" w:rsidR="00152494" w:rsidRPr="00691D8C" w:rsidRDefault="00152494" w:rsidP="0099505E">
            <w:pPr>
              <w:jc w:val="left"/>
              <w:rPr>
                <w:highlight w:val="yellow"/>
              </w:rPr>
            </w:pPr>
            <w:r w:rsidRPr="00152494">
              <w:rPr>
                <w:color w:val="auto"/>
              </w:rPr>
              <w:t>KVBS1_</w:t>
            </w:r>
            <w:r w:rsidR="00610BEE" w:rsidRPr="00FE1622">
              <w:t>7</w:t>
            </w:r>
            <w:r w:rsidR="00292ED9">
              <w:t>24.01</w:t>
            </w:r>
            <w:r w:rsidRPr="00152494">
              <w:rPr>
                <w:color w:val="auto"/>
              </w:rPr>
              <w:t>_AUU_FB05 ASGR_f_</w:t>
            </w:r>
            <w:r w:rsidR="00610BEE" w:rsidRPr="00621E24">
              <w:rPr>
                <w:color w:val="auto"/>
              </w:rPr>
              <w:t>20260</w:t>
            </w:r>
            <w:r w:rsidR="00541F7A" w:rsidRPr="00621E24">
              <w:rPr>
                <w:color w:val="auto"/>
              </w:rPr>
              <w:t>422</w:t>
            </w:r>
            <w:r w:rsidRPr="00152494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47AF117" w14:textId="77777777" w:rsidR="00152494" w:rsidRPr="00F10F2F" w:rsidRDefault="00152494" w:rsidP="0099505E">
            <w:pPr>
              <w:jc w:val="left"/>
            </w:pPr>
          </w:p>
        </w:tc>
      </w:tr>
      <w:tr w:rsidR="00884B3C" w14:paraId="7FC764D0" w14:textId="77777777" w:rsidTr="00416BE6">
        <w:trPr>
          <w:trHeight w:val="869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578B1" w14:textId="6AB735D0" w:rsidR="00884B3C" w:rsidRPr="00F45D96" w:rsidRDefault="003617F8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</w:t>
            </w:r>
            <w:r w:rsidR="007E656A">
              <w:rPr>
                <w:b/>
                <w:bCs/>
              </w:rPr>
              <w:t>8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C1A29" w14:textId="77777777" w:rsidR="00884B3C" w:rsidRDefault="007E656A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Handels- und Berufsregister</w:t>
            </w:r>
          </w:p>
          <w:p w14:paraId="300BF8C4" w14:textId="30109CF6" w:rsidR="007E656A" w:rsidRPr="007E656A" w:rsidRDefault="007E656A" w:rsidP="002B3DC3">
            <w:pPr>
              <w:jc w:val="left"/>
            </w:pPr>
            <w:r w:rsidRPr="007E656A">
              <w:t>Vorzulegen vom Bewerber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3468D" w14:textId="7695C0C9" w:rsidR="00884B3C" w:rsidRDefault="00884B3C" w:rsidP="002B3DC3">
            <w:pPr>
              <w:jc w:val="left"/>
            </w:pPr>
            <w:r w:rsidRPr="005236A0">
              <w:rPr>
                <w:highlight w:val="yellow"/>
              </w:rPr>
              <w:t>Ja</w:t>
            </w:r>
            <w:r w:rsidR="00ED11E1"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38942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236A0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53C676C6" w14:textId="3E34B429" w:rsidR="00884B3C" w:rsidRPr="00F10F2F" w:rsidRDefault="00884B3C" w:rsidP="002B3DC3">
            <w:pPr>
              <w:jc w:val="left"/>
              <w:rPr>
                <w:highlight w:val="yellow"/>
              </w:rPr>
            </w:pPr>
          </w:p>
        </w:tc>
      </w:tr>
      <w:tr w:rsidR="00353452" w14:paraId="60B5A712" w14:textId="77777777" w:rsidTr="00353452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38C6E" w14:textId="77777777" w:rsidR="00353452" w:rsidRPr="005236A0" w:rsidRDefault="00353452" w:rsidP="002B3DC3">
            <w:pPr>
              <w:jc w:val="left"/>
            </w:pPr>
            <w:r w:rsidRPr="005236A0">
              <w:t xml:space="preserve">Dateiname: 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F7949" w14:textId="45464709" w:rsidR="00353452" w:rsidRPr="005236A0" w:rsidRDefault="00353452" w:rsidP="002B3DC3">
            <w:pPr>
              <w:jc w:val="left"/>
              <w:rPr>
                <w:highlight w:val="yellow"/>
              </w:rPr>
            </w:pPr>
            <w:r w:rsidRPr="00353452">
              <w:rPr>
                <w:color w:val="auto"/>
              </w:rPr>
              <w:t>KVBS1_</w:t>
            </w:r>
            <w:r w:rsidR="00610BEE" w:rsidRPr="00FE1622">
              <w:t>7</w:t>
            </w:r>
            <w:r w:rsidR="00292ED9">
              <w:t>24.01</w:t>
            </w:r>
            <w:r w:rsidRPr="00353452">
              <w:rPr>
                <w:color w:val="auto"/>
              </w:rPr>
              <w:t>_AUU_FB08 HBRG_f_</w:t>
            </w:r>
            <w:r w:rsidR="00610BEE" w:rsidRPr="00621E24">
              <w:rPr>
                <w:color w:val="auto"/>
              </w:rPr>
              <w:t>20260</w:t>
            </w:r>
            <w:r w:rsidR="00664E41" w:rsidRPr="00621E24">
              <w:rPr>
                <w:color w:val="auto"/>
              </w:rPr>
              <w:t>422</w:t>
            </w:r>
            <w:r w:rsidRPr="00353452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B2CCCB2" w14:textId="77777777" w:rsidR="00353452" w:rsidRDefault="00353452" w:rsidP="002B3DC3">
            <w:pPr>
              <w:jc w:val="left"/>
            </w:pPr>
          </w:p>
        </w:tc>
      </w:tr>
      <w:tr w:rsidR="0036033E" w14:paraId="249587DB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793B2030" w14:textId="16E2A612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FB0</w:t>
            </w:r>
            <w:r w:rsidR="00841EB1">
              <w:rPr>
                <w:b/>
                <w:bCs/>
              </w:rPr>
              <w:t>9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6C4ECD5E" w14:textId="77777777" w:rsidR="0036033E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Erklärung zum Berufsstand</w:t>
            </w:r>
          </w:p>
          <w:p w14:paraId="262979C6" w14:textId="77777777" w:rsidR="0036033E" w:rsidRPr="005864BA" w:rsidRDefault="0036033E" w:rsidP="0099505E">
            <w:pPr>
              <w:jc w:val="left"/>
            </w:pPr>
            <w:r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203166B1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68914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223D4BE6" w14:textId="77777777" w:rsidR="0036033E" w:rsidRDefault="0036033E" w:rsidP="0099505E">
            <w:pPr>
              <w:jc w:val="left"/>
            </w:pPr>
          </w:p>
        </w:tc>
      </w:tr>
      <w:tr w:rsidR="009818D5" w14:paraId="1DF9032D" w14:textId="77777777" w:rsidTr="009818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9931C" w14:textId="77777777" w:rsidR="009818D5" w:rsidRPr="005864BA" w:rsidRDefault="009818D5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B3E75" w14:textId="2BBAA355" w:rsidR="009818D5" w:rsidRPr="009818D5" w:rsidRDefault="009818D5" w:rsidP="0099505E">
            <w:pPr>
              <w:jc w:val="left"/>
              <w:rPr>
                <w:color w:val="auto"/>
              </w:rPr>
            </w:pPr>
            <w:r w:rsidRPr="009818D5">
              <w:rPr>
                <w:color w:val="auto"/>
              </w:rPr>
              <w:t>KVBS1_</w:t>
            </w:r>
            <w:r w:rsidR="00610BEE" w:rsidRPr="00FE1622">
              <w:t>7</w:t>
            </w:r>
            <w:r w:rsidR="00292ED9">
              <w:t>24.01</w:t>
            </w:r>
            <w:r w:rsidRPr="009818D5">
              <w:rPr>
                <w:color w:val="auto"/>
              </w:rPr>
              <w:t>_AUU_FB09 BRFS_</w:t>
            </w:r>
            <w:r>
              <w:rPr>
                <w:color w:val="auto"/>
              </w:rPr>
              <w:t>f</w:t>
            </w:r>
            <w:r w:rsidRPr="009818D5">
              <w:rPr>
                <w:color w:val="auto"/>
              </w:rPr>
              <w:t>_</w:t>
            </w:r>
            <w:r w:rsidR="00610BEE" w:rsidRPr="00621E24">
              <w:rPr>
                <w:color w:val="auto"/>
              </w:rPr>
              <w:t>20260</w:t>
            </w:r>
            <w:r w:rsidR="00664E41" w:rsidRPr="00621E24">
              <w:rPr>
                <w:color w:val="auto"/>
              </w:rPr>
              <w:t>422</w:t>
            </w:r>
            <w:r w:rsidRPr="009818D5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6F07EC16" w14:textId="77777777" w:rsidR="009818D5" w:rsidRDefault="009818D5" w:rsidP="0099505E">
            <w:pPr>
              <w:jc w:val="left"/>
            </w:pPr>
          </w:p>
        </w:tc>
      </w:tr>
      <w:tr w:rsidR="0036033E" w14:paraId="0512549A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36AE7724" w14:textId="7E43918F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1A71F0">
              <w:rPr>
                <w:b/>
                <w:bCs/>
              </w:rPr>
              <w:t>10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5E1D7F9C" w14:textId="24F69B84" w:rsidR="0036033E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Erklärung zu</w:t>
            </w:r>
            <w:r w:rsidR="001A71F0">
              <w:rPr>
                <w:b/>
                <w:bCs/>
              </w:rPr>
              <w:t>r Haftpflichtversicherung</w:t>
            </w:r>
          </w:p>
          <w:p w14:paraId="2CB57437" w14:textId="40503ED7" w:rsidR="0036033E" w:rsidRPr="005864BA" w:rsidRDefault="009B1AD5" w:rsidP="0099505E">
            <w:pPr>
              <w:jc w:val="left"/>
            </w:pPr>
            <w:r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48383513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369694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2F59049A" w14:textId="77777777" w:rsidR="0036033E" w:rsidRDefault="0036033E" w:rsidP="0099505E">
            <w:pPr>
              <w:jc w:val="left"/>
            </w:pPr>
          </w:p>
        </w:tc>
      </w:tr>
      <w:tr w:rsidR="004F1792" w14:paraId="4880188E" w14:textId="77777777" w:rsidTr="004F179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44474" w14:textId="77777777" w:rsidR="004F1792" w:rsidRPr="005864BA" w:rsidRDefault="004F1792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208D8" w14:textId="457FA2A1" w:rsidR="004F1792" w:rsidRDefault="004F1792" w:rsidP="0099505E">
            <w:pPr>
              <w:jc w:val="left"/>
            </w:pPr>
            <w:r w:rsidRPr="004F1792">
              <w:t>KVBS1_</w:t>
            </w:r>
            <w:r w:rsidR="00610BEE" w:rsidRPr="00FE1622">
              <w:t>7</w:t>
            </w:r>
            <w:r w:rsidR="00292ED9">
              <w:t>24.01</w:t>
            </w:r>
            <w:r w:rsidRPr="004F1792">
              <w:t>_AUU_FB10 HPFL_</w:t>
            </w:r>
            <w:r>
              <w:t>f</w:t>
            </w:r>
            <w:r w:rsidRPr="004F1792">
              <w:t>_</w:t>
            </w:r>
            <w:r w:rsidR="00610BEE" w:rsidRPr="00621E24">
              <w:rPr>
                <w:color w:val="auto"/>
              </w:rPr>
              <w:t>20260</w:t>
            </w:r>
            <w:r w:rsidR="00664E41" w:rsidRPr="00621E24">
              <w:rPr>
                <w:color w:val="auto"/>
              </w:rPr>
              <w:t>422</w:t>
            </w:r>
            <w: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0B9F1DB" w14:textId="77777777" w:rsidR="004F1792" w:rsidRDefault="004F1792" w:rsidP="0099505E">
            <w:pPr>
              <w:jc w:val="left"/>
            </w:pPr>
          </w:p>
        </w:tc>
      </w:tr>
      <w:tr w:rsidR="0036033E" w14:paraId="4021A3DD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371EDF6B" w14:textId="04C206C9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336936">
              <w:rPr>
                <w:b/>
                <w:bCs/>
              </w:rPr>
              <w:t>11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366DD839" w14:textId="333DC0D9" w:rsidR="0036033E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Erklärung zum </w:t>
            </w:r>
            <w:r w:rsidR="00336936">
              <w:rPr>
                <w:b/>
                <w:bCs/>
              </w:rPr>
              <w:t>5. EU-Sanktionspaket</w:t>
            </w:r>
          </w:p>
          <w:p w14:paraId="2F0CE012" w14:textId="0040CCBD" w:rsidR="0036033E" w:rsidRPr="005864BA" w:rsidRDefault="00DF52A3" w:rsidP="0099505E">
            <w:pPr>
              <w:jc w:val="left"/>
            </w:pPr>
            <w:r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1BFCD275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36144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4D2283A8" w14:textId="77777777" w:rsidR="0036033E" w:rsidRDefault="0036033E" w:rsidP="0099505E">
            <w:pPr>
              <w:jc w:val="left"/>
            </w:pPr>
          </w:p>
        </w:tc>
      </w:tr>
      <w:tr w:rsidR="002D032D" w14:paraId="78F1C90A" w14:textId="77777777" w:rsidTr="002D032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83B56" w14:textId="77777777" w:rsidR="002D032D" w:rsidRPr="005864BA" w:rsidRDefault="002D032D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1992D" w14:textId="2D77F798" w:rsidR="002D032D" w:rsidRPr="002D032D" w:rsidRDefault="002D032D" w:rsidP="0099505E">
            <w:pPr>
              <w:jc w:val="left"/>
              <w:rPr>
                <w:color w:val="auto"/>
              </w:rPr>
            </w:pPr>
            <w:r w:rsidRPr="002D032D">
              <w:rPr>
                <w:color w:val="auto"/>
              </w:rPr>
              <w:t>KVBS1_</w:t>
            </w:r>
            <w:r w:rsidR="00610BEE" w:rsidRPr="00FE1622">
              <w:t>7</w:t>
            </w:r>
            <w:r w:rsidR="00292ED9">
              <w:t>24.01</w:t>
            </w:r>
            <w:r w:rsidRPr="002D032D">
              <w:rPr>
                <w:color w:val="auto"/>
              </w:rPr>
              <w:t>_AUU_FB11 EUSK_f_</w:t>
            </w:r>
            <w:r w:rsidR="00610BEE" w:rsidRPr="00621E24">
              <w:rPr>
                <w:color w:val="auto"/>
              </w:rPr>
              <w:t>20260</w:t>
            </w:r>
            <w:r w:rsidR="00664E41" w:rsidRPr="00621E24">
              <w:rPr>
                <w:color w:val="auto"/>
              </w:rPr>
              <w:t>422</w:t>
            </w:r>
            <w:r w:rsidRPr="002D032D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7EE3847" w14:textId="77777777" w:rsidR="002D032D" w:rsidRDefault="002D032D" w:rsidP="0099505E">
            <w:pPr>
              <w:jc w:val="left"/>
            </w:pPr>
          </w:p>
        </w:tc>
      </w:tr>
      <w:tr w:rsidR="00884B3C" w14:paraId="5FF5FEAA" w14:textId="77777777" w:rsidTr="00AC5E0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4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65F33285" w14:textId="713AF5A6" w:rsidR="00884B3C" w:rsidRPr="005864BA" w:rsidRDefault="003617F8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AC5E03">
              <w:rPr>
                <w:b/>
                <w:bCs/>
              </w:rPr>
              <w:t>12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3E8F8044" w14:textId="04AE910C" w:rsidR="00884B3C" w:rsidRPr="00AC5E03" w:rsidRDefault="007E656A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Erklärung zu</w:t>
            </w:r>
            <w:r w:rsidR="00AC5E03">
              <w:rPr>
                <w:b/>
                <w:bCs/>
              </w:rPr>
              <w:t>r Tariftreue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2238854D" w14:textId="470A095B" w:rsidR="00884B3C" w:rsidRDefault="00884B3C" w:rsidP="002B3DC3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121327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61B9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6D5E9138" w14:textId="1237FC2B" w:rsidR="00884B3C" w:rsidRDefault="00884B3C" w:rsidP="00F10F2F">
            <w:pPr>
              <w:jc w:val="left"/>
            </w:pPr>
          </w:p>
        </w:tc>
      </w:tr>
      <w:tr w:rsidR="00781D5C" w14:paraId="00B8D258" w14:textId="77777777" w:rsidTr="00781D5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79A31" w14:textId="77777777" w:rsidR="00781D5C" w:rsidRPr="005864BA" w:rsidRDefault="00781D5C" w:rsidP="002B3DC3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C6A48" w14:textId="7042E39B" w:rsidR="00781D5C" w:rsidRPr="00781D5C" w:rsidRDefault="00781D5C" w:rsidP="002B3DC3">
            <w:pPr>
              <w:jc w:val="left"/>
              <w:rPr>
                <w:color w:val="auto"/>
              </w:rPr>
            </w:pPr>
            <w:r w:rsidRPr="00781D5C">
              <w:rPr>
                <w:color w:val="auto"/>
              </w:rPr>
              <w:t>KVBS1_</w:t>
            </w:r>
            <w:r w:rsidR="00610BEE" w:rsidRPr="00FE1622">
              <w:t>7</w:t>
            </w:r>
            <w:r w:rsidR="00577A30">
              <w:t>24.01</w:t>
            </w:r>
            <w:r w:rsidRPr="00781D5C">
              <w:rPr>
                <w:color w:val="auto"/>
              </w:rPr>
              <w:t>_AUU_FB12 TFTR_f_</w:t>
            </w:r>
            <w:r w:rsidR="00610BEE" w:rsidRPr="00621E24">
              <w:rPr>
                <w:color w:val="auto"/>
              </w:rPr>
              <w:t>20260</w:t>
            </w:r>
            <w:r w:rsidR="00B36564" w:rsidRPr="00621E24">
              <w:rPr>
                <w:color w:val="auto"/>
              </w:rPr>
              <w:t>422</w:t>
            </w:r>
            <w:r w:rsidRPr="00781D5C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DC604F5" w14:textId="77777777" w:rsidR="00781D5C" w:rsidRDefault="00781D5C" w:rsidP="002B3DC3">
            <w:pPr>
              <w:jc w:val="left"/>
            </w:pPr>
          </w:p>
        </w:tc>
      </w:tr>
      <w:tr w:rsidR="00E027AF" w14:paraId="78359788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4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2BB56839" w14:textId="3C303BC0" w:rsidR="00E027AF" w:rsidRPr="005864BA" w:rsidRDefault="00E027AF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FB1</w:t>
            </w:r>
            <w:r w:rsidR="00C20EC8">
              <w:rPr>
                <w:b/>
                <w:bCs/>
              </w:rPr>
              <w:t>6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696C1FA8" w14:textId="6C61F329" w:rsidR="00E027AF" w:rsidRPr="00AC5E03" w:rsidRDefault="0045009F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Angebotsschreiben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74075EC6" w14:textId="77777777" w:rsidR="00E027AF" w:rsidRDefault="00E027AF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27321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59CBBD9A" w14:textId="77777777" w:rsidR="00E027AF" w:rsidRDefault="00E027AF" w:rsidP="0099505E">
            <w:pPr>
              <w:jc w:val="left"/>
            </w:pPr>
          </w:p>
        </w:tc>
      </w:tr>
      <w:tr w:rsidR="00781D5C" w14:paraId="5B50C626" w14:textId="77777777" w:rsidTr="00781D5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32D66" w14:textId="77777777" w:rsidR="00781D5C" w:rsidRPr="005864BA" w:rsidRDefault="00781D5C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C578D" w14:textId="3CEE1176" w:rsidR="00781D5C" w:rsidRDefault="00781D5C" w:rsidP="0099505E">
            <w:pPr>
              <w:jc w:val="left"/>
            </w:pPr>
            <w:r w:rsidRPr="00781D5C">
              <w:rPr>
                <w:color w:val="auto"/>
              </w:rPr>
              <w:t>KVBS1_</w:t>
            </w:r>
            <w:r w:rsidR="00610BEE" w:rsidRPr="00FE1622">
              <w:t>7</w:t>
            </w:r>
            <w:r w:rsidR="00577A30">
              <w:t>24.01</w:t>
            </w:r>
            <w:r w:rsidRPr="00781D5C">
              <w:rPr>
                <w:color w:val="auto"/>
              </w:rPr>
              <w:t>_AUU_FB16 ANGB_f_</w:t>
            </w:r>
            <w:r w:rsidR="00610BEE" w:rsidRPr="00621E24">
              <w:rPr>
                <w:color w:val="auto"/>
              </w:rPr>
              <w:t>20260</w:t>
            </w:r>
            <w:r w:rsidR="00B36564" w:rsidRPr="00621E24">
              <w:rPr>
                <w:color w:val="auto"/>
              </w:rPr>
              <w:t>422</w:t>
            </w:r>
            <w:r w:rsidRPr="00781D5C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BA7B17D" w14:textId="77777777" w:rsidR="00781D5C" w:rsidRDefault="00781D5C" w:rsidP="0099505E">
            <w:pPr>
              <w:jc w:val="left"/>
            </w:pPr>
          </w:p>
        </w:tc>
      </w:tr>
    </w:tbl>
    <w:p w14:paraId="1B9CDF67" w14:textId="7A093AF0" w:rsidR="00EC2DA6" w:rsidRDefault="00EC2DA6" w:rsidP="00EC2DA6">
      <w:pPr>
        <w:tabs>
          <w:tab w:val="left" w:pos="1305"/>
        </w:tabs>
      </w:pPr>
    </w:p>
    <w:p w14:paraId="3039EAF7" w14:textId="77777777" w:rsidR="002B667F" w:rsidRPr="002B667F" w:rsidRDefault="002B667F" w:rsidP="002B667F"/>
    <w:p w14:paraId="16128632" w14:textId="77777777" w:rsidR="002B667F" w:rsidRPr="002B667F" w:rsidRDefault="002B667F" w:rsidP="002B667F"/>
    <w:p w14:paraId="6BBBEDF0" w14:textId="77777777" w:rsidR="002B667F" w:rsidRPr="002B667F" w:rsidRDefault="002B667F" w:rsidP="002B667F"/>
    <w:p w14:paraId="6671F0F4" w14:textId="77777777" w:rsidR="002B667F" w:rsidRPr="002B667F" w:rsidRDefault="002B667F" w:rsidP="002B667F"/>
    <w:p w14:paraId="745C59D6" w14:textId="77777777" w:rsidR="002B667F" w:rsidRPr="002B667F" w:rsidRDefault="002B667F" w:rsidP="002B667F"/>
    <w:p w14:paraId="1C8F40C4" w14:textId="77777777" w:rsidR="002B667F" w:rsidRPr="002B667F" w:rsidRDefault="002B667F" w:rsidP="002B667F"/>
    <w:p w14:paraId="262556C6" w14:textId="017EB22A" w:rsidR="002B667F" w:rsidRPr="002B667F" w:rsidRDefault="002B667F" w:rsidP="002B667F">
      <w:pPr>
        <w:tabs>
          <w:tab w:val="left" w:pos="1605"/>
        </w:tabs>
      </w:pPr>
      <w:r>
        <w:tab/>
      </w:r>
    </w:p>
    <w:sectPr w:rsidR="002B667F" w:rsidRPr="002B667F" w:rsidSect="00B26000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9AFB9" w14:textId="77777777" w:rsidR="000F0DC1" w:rsidRDefault="000F0DC1" w:rsidP="00062AE7">
      <w:pPr>
        <w:spacing w:after="0" w:line="240" w:lineRule="auto"/>
      </w:pPr>
      <w:r>
        <w:separator/>
      </w:r>
    </w:p>
  </w:endnote>
  <w:endnote w:type="continuationSeparator" w:id="0">
    <w:p w14:paraId="5D385C66" w14:textId="77777777" w:rsidR="000F0DC1" w:rsidRDefault="000F0DC1" w:rsidP="00062AE7">
      <w:pPr>
        <w:spacing w:after="0" w:line="240" w:lineRule="auto"/>
      </w:pPr>
      <w:r>
        <w:continuationSeparator/>
      </w:r>
    </w:p>
  </w:endnote>
  <w:endnote w:type="continuationNotice" w:id="1">
    <w:p w14:paraId="13914502" w14:textId="77777777" w:rsidR="000F0DC1" w:rsidRDefault="000F0D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3459EC5C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541F7A">
      <w:rPr>
        <w:noProof/>
        <w:sz w:val="16"/>
        <w:szCs w:val="16"/>
      </w:rPr>
      <w:t>KVBS1_7</w:t>
    </w:r>
    <w:r w:rsidR="00621E24">
      <w:rPr>
        <w:noProof/>
        <w:sz w:val="16"/>
        <w:szCs w:val="16"/>
      </w:rPr>
      <w:t>24.01</w:t>
    </w:r>
    <w:r w:rsidR="00541F7A">
      <w:rPr>
        <w:noProof/>
        <w:sz w:val="16"/>
        <w:szCs w:val="16"/>
      </w:rPr>
      <w:t>_AUU_FB02c CKLT_f_20260422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1ACD1" w14:textId="77777777" w:rsidR="000F0DC1" w:rsidRDefault="000F0DC1" w:rsidP="00062AE7">
      <w:pPr>
        <w:spacing w:after="0" w:line="240" w:lineRule="auto"/>
      </w:pPr>
      <w:r>
        <w:separator/>
      </w:r>
    </w:p>
  </w:footnote>
  <w:footnote w:type="continuationSeparator" w:id="0">
    <w:p w14:paraId="1D2E1C23" w14:textId="77777777" w:rsidR="000F0DC1" w:rsidRDefault="000F0DC1" w:rsidP="00062AE7">
      <w:pPr>
        <w:spacing w:after="0" w:line="240" w:lineRule="auto"/>
      </w:pPr>
      <w:r>
        <w:continuationSeparator/>
      </w:r>
    </w:p>
  </w:footnote>
  <w:footnote w:type="continuationNotice" w:id="1">
    <w:p w14:paraId="73900205" w14:textId="77777777" w:rsidR="000F0DC1" w:rsidRDefault="000F0D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19DA98B3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A31936">
            <w:rPr>
              <w:b/>
              <w:bCs/>
              <w:color w:val="009FE3" w:themeColor="accent1"/>
              <w:sz w:val="44"/>
              <w:szCs w:val="44"/>
            </w:rPr>
            <w:t>2</w:t>
          </w:r>
          <w:r w:rsidR="002655A5">
            <w:rPr>
              <w:b/>
              <w:bCs/>
              <w:color w:val="009FE3" w:themeColor="accent1"/>
              <w:sz w:val="44"/>
              <w:szCs w:val="44"/>
            </w:rPr>
            <w:t>c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28A89CE9" w:rsidR="00A073B4" w:rsidRPr="008B4442" w:rsidRDefault="003854E3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Checkliste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1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39837464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r w:rsidR="00474A08">
            <w:rPr>
              <w:color w:val="666F7A" w:themeColor="text2"/>
            </w:rPr>
            <w:t>7</w:t>
          </w:r>
          <w:r w:rsidR="00621E24">
            <w:rPr>
              <w:color w:val="666F7A" w:themeColor="text2"/>
            </w:rPr>
            <w:t>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0BEBA193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5A3354"/>
    <w:multiLevelType w:val="hybridMultilevel"/>
    <w:tmpl w:val="3236D00A"/>
    <w:lvl w:ilvl="0" w:tplc="6F1C10E2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D410D"/>
    <w:multiLevelType w:val="hybridMultilevel"/>
    <w:tmpl w:val="C908BD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E08B5"/>
    <w:multiLevelType w:val="hybridMultilevel"/>
    <w:tmpl w:val="59F0CC92"/>
    <w:lvl w:ilvl="0" w:tplc="55CC0E0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2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3"/>
  </w:num>
  <w:num w:numId="11" w16cid:durableId="1653220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1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2"/>
  </w:num>
  <w:num w:numId="17" w16cid:durableId="463502983">
    <w:abstractNumId w:val="8"/>
  </w:num>
  <w:num w:numId="18" w16cid:durableId="32198280">
    <w:abstractNumId w:val="14"/>
  </w:num>
  <w:num w:numId="19" w16cid:durableId="730663003">
    <w:abstractNumId w:val="1"/>
  </w:num>
  <w:num w:numId="20" w16cid:durableId="16628546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0680A"/>
    <w:rsid w:val="0001777A"/>
    <w:rsid w:val="00021B76"/>
    <w:rsid w:val="000235E2"/>
    <w:rsid w:val="00023E9C"/>
    <w:rsid w:val="00024E08"/>
    <w:rsid w:val="00026FCB"/>
    <w:rsid w:val="0003386E"/>
    <w:rsid w:val="00034DE1"/>
    <w:rsid w:val="00041370"/>
    <w:rsid w:val="000422B8"/>
    <w:rsid w:val="000459C5"/>
    <w:rsid w:val="00045E02"/>
    <w:rsid w:val="00060AC1"/>
    <w:rsid w:val="00062AE7"/>
    <w:rsid w:val="000779CF"/>
    <w:rsid w:val="000840F1"/>
    <w:rsid w:val="0008515F"/>
    <w:rsid w:val="00090C53"/>
    <w:rsid w:val="00094F93"/>
    <w:rsid w:val="00095B93"/>
    <w:rsid w:val="000A00EF"/>
    <w:rsid w:val="000A0F43"/>
    <w:rsid w:val="000B4365"/>
    <w:rsid w:val="000B4C60"/>
    <w:rsid w:val="000B5432"/>
    <w:rsid w:val="000C59FE"/>
    <w:rsid w:val="000C6AFA"/>
    <w:rsid w:val="000C7B78"/>
    <w:rsid w:val="000D1688"/>
    <w:rsid w:val="000D49A4"/>
    <w:rsid w:val="000D78FD"/>
    <w:rsid w:val="000E0016"/>
    <w:rsid w:val="000E15F1"/>
    <w:rsid w:val="000F0DC1"/>
    <w:rsid w:val="000F3F22"/>
    <w:rsid w:val="000F5186"/>
    <w:rsid w:val="00100D0E"/>
    <w:rsid w:val="0010210A"/>
    <w:rsid w:val="001030DD"/>
    <w:rsid w:val="001035BB"/>
    <w:rsid w:val="001041B9"/>
    <w:rsid w:val="00107E6E"/>
    <w:rsid w:val="0011494B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2494"/>
    <w:rsid w:val="00155EA7"/>
    <w:rsid w:val="001622E9"/>
    <w:rsid w:val="001634D6"/>
    <w:rsid w:val="00166C2B"/>
    <w:rsid w:val="00171909"/>
    <w:rsid w:val="00175F30"/>
    <w:rsid w:val="00191C7F"/>
    <w:rsid w:val="00192178"/>
    <w:rsid w:val="001932B8"/>
    <w:rsid w:val="001A4911"/>
    <w:rsid w:val="001A71F0"/>
    <w:rsid w:val="001A7CDE"/>
    <w:rsid w:val="001B447D"/>
    <w:rsid w:val="001B44B5"/>
    <w:rsid w:val="001B6176"/>
    <w:rsid w:val="001B798E"/>
    <w:rsid w:val="001D3A4A"/>
    <w:rsid w:val="001E2E51"/>
    <w:rsid w:val="001F439C"/>
    <w:rsid w:val="002019CB"/>
    <w:rsid w:val="002079DE"/>
    <w:rsid w:val="002106CD"/>
    <w:rsid w:val="00213AEE"/>
    <w:rsid w:val="002171B7"/>
    <w:rsid w:val="00217599"/>
    <w:rsid w:val="00223207"/>
    <w:rsid w:val="002256DE"/>
    <w:rsid w:val="00227F37"/>
    <w:rsid w:val="002329D0"/>
    <w:rsid w:val="00235827"/>
    <w:rsid w:val="002409EE"/>
    <w:rsid w:val="00243450"/>
    <w:rsid w:val="00247A12"/>
    <w:rsid w:val="002559C1"/>
    <w:rsid w:val="002655A5"/>
    <w:rsid w:val="00266C66"/>
    <w:rsid w:val="00270155"/>
    <w:rsid w:val="002718A3"/>
    <w:rsid w:val="00274EB0"/>
    <w:rsid w:val="002769C0"/>
    <w:rsid w:val="00277FC1"/>
    <w:rsid w:val="002825CD"/>
    <w:rsid w:val="00286977"/>
    <w:rsid w:val="00287856"/>
    <w:rsid w:val="00292531"/>
    <w:rsid w:val="00292ED9"/>
    <w:rsid w:val="002954B4"/>
    <w:rsid w:val="002A2EA4"/>
    <w:rsid w:val="002A4F18"/>
    <w:rsid w:val="002B1408"/>
    <w:rsid w:val="002B3DC3"/>
    <w:rsid w:val="002B667F"/>
    <w:rsid w:val="002C1A76"/>
    <w:rsid w:val="002C1E33"/>
    <w:rsid w:val="002C2B77"/>
    <w:rsid w:val="002D032D"/>
    <w:rsid w:val="002D0FD0"/>
    <w:rsid w:val="002D45C1"/>
    <w:rsid w:val="002D5344"/>
    <w:rsid w:val="002D6F18"/>
    <w:rsid w:val="002D7B95"/>
    <w:rsid w:val="002E5C90"/>
    <w:rsid w:val="002E6BB1"/>
    <w:rsid w:val="002F0F3D"/>
    <w:rsid w:val="00310F3F"/>
    <w:rsid w:val="0033216E"/>
    <w:rsid w:val="0033605B"/>
    <w:rsid w:val="003360E6"/>
    <w:rsid w:val="00336936"/>
    <w:rsid w:val="00353452"/>
    <w:rsid w:val="0036033E"/>
    <w:rsid w:val="00360589"/>
    <w:rsid w:val="003617F8"/>
    <w:rsid w:val="00362AF9"/>
    <w:rsid w:val="0036593C"/>
    <w:rsid w:val="00367C18"/>
    <w:rsid w:val="00381076"/>
    <w:rsid w:val="003854E3"/>
    <w:rsid w:val="00385A92"/>
    <w:rsid w:val="003912D1"/>
    <w:rsid w:val="00391F80"/>
    <w:rsid w:val="003969F8"/>
    <w:rsid w:val="003A164A"/>
    <w:rsid w:val="003A7309"/>
    <w:rsid w:val="003C0EC3"/>
    <w:rsid w:val="003D2878"/>
    <w:rsid w:val="003D2DFE"/>
    <w:rsid w:val="003E394B"/>
    <w:rsid w:val="003E5A47"/>
    <w:rsid w:val="003E6543"/>
    <w:rsid w:val="003E71BC"/>
    <w:rsid w:val="003F259A"/>
    <w:rsid w:val="00400CAD"/>
    <w:rsid w:val="0040483B"/>
    <w:rsid w:val="004104D2"/>
    <w:rsid w:val="00412361"/>
    <w:rsid w:val="00416BE6"/>
    <w:rsid w:val="00417BC0"/>
    <w:rsid w:val="00417D72"/>
    <w:rsid w:val="00423D84"/>
    <w:rsid w:val="0042634B"/>
    <w:rsid w:val="004312AC"/>
    <w:rsid w:val="004352F0"/>
    <w:rsid w:val="00437596"/>
    <w:rsid w:val="00437C29"/>
    <w:rsid w:val="0044015D"/>
    <w:rsid w:val="0045009F"/>
    <w:rsid w:val="0045463C"/>
    <w:rsid w:val="004548D5"/>
    <w:rsid w:val="00466126"/>
    <w:rsid w:val="00470630"/>
    <w:rsid w:val="004706C5"/>
    <w:rsid w:val="00474A08"/>
    <w:rsid w:val="00494E36"/>
    <w:rsid w:val="00495ABC"/>
    <w:rsid w:val="00495C8F"/>
    <w:rsid w:val="004A0F59"/>
    <w:rsid w:val="004A3C1A"/>
    <w:rsid w:val="004B610E"/>
    <w:rsid w:val="004C1AA6"/>
    <w:rsid w:val="004C476A"/>
    <w:rsid w:val="004D5218"/>
    <w:rsid w:val="004E471C"/>
    <w:rsid w:val="004F1792"/>
    <w:rsid w:val="004F1EBF"/>
    <w:rsid w:val="004F7431"/>
    <w:rsid w:val="0050248C"/>
    <w:rsid w:val="00502BDC"/>
    <w:rsid w:val="005055B6"/>
    <w:rsid w:val="00506F0C"/>
    <w:rsid w:val="005115E7"/>
    <w:rsid w:val="00515400"/>
    <w:rsid w:val="0053042E"/>
    <w:rsid w:val="005321EE"/>
    <w:rsid w:val="00532769"/>
    <w:rsid w:val="00541F7A"/>
    <w:rsid w:val="00542B81"/>
    <w:rsid w:val="00542F59"/>
    <w:rsid w:val="00544753"/>
    <w:rsid w:val="00544DA5"/>
    <w:rsid w:val="0056146B"/>
    <w:rsid w:val="00567FCF"/>
    <w:rsid w:val="0057180D"/>
    <w:rsid w:val="00573238"/>
    <w:rsid w:val="00574620"/>
    <w:rsid w:val="00575886"/>
    <w:rsid w:val="00575AFC"/>
    <w:rsid w:val="00577A30"/>
    <w:rsid w:val="00586683"/>
    <w:rsid w:val="00593364"/>
    <w:rsid w:val="00596EB1"/>
    <w:rsid w:val="005B3682"/>
    <w:rsid w:val="005C07BE"/>
    <w:rsid w:val="005C19C2"/>
    <w:rsid w:val="005C2565"/>
    <w:rsid w:val="005C738D"/>
    <w:rsid w:val="005D7A2B"/>
    <w:rsid w:val="005E33F8"/>
    <w:rsid w:val="005E6892"/>
    <w:rsid w:val="005F3FFB"/>
    <w:rsid w:val="00603134"/>
    <w:rsid w:val="0060415F"/>
    <w:rsid w:val="00607A42"/>
    <w:rsid w:val="00610BEE"/>
    <w:rsid w:val="0061369F"/>
    <w:rsid w:val="00616900"/>
    <w:rsid w:val="00621555"/>
    <w:rsid w:val="00621CD2"/>
    <w:rsid w:val="00621E24"/>
    <w:rsid w:val="006378E7"/>
    <w:rsid w:val="00641025"/>
    <w:rsid w:val="006423C8"/>
    <w:rsid w:val="00647F29"/>
    <w:rsid w:val="00664E41"/>
    <w:rsid w:val="006673EB"/>
    <w:rsid w:val="00671DB6"/>
    <w:rsid w:val="00673125"/>
    <w:rsid w:val="00673882"/>
    <w:rsid w:val="00682943"/>
    <w:rsid w:val="006850B6"/>
    <w:rsid w:val="00685C92"/>
    <w:rsid w:val="006867E5"/>
    <w:rsid w:val="006904B5"/>
    <w:rsid w:val="00693693"/>
    <w:rsid w:val="006949E6"/>
    <w:rsid w:val="006A71AF"/>
    <w:rsid w:val="006B41F3"/>
    <w:rsid w:val="006C12F5"/>
    <w:rsid w:val="006D1292"/>
    <w:rsid w:val="006D4EA3"/>
    <w:rsid w:val="006D6DCC"/>
    <w:rsid w:val="006E3D91"/>
    <w:rsid w:val="00702155"/>
    <w:rsid w:val="007049CB"/>
    <w:rsid w:val="00707D46"/>
    <w:rsid w:val="007151C4"/>
    <w:rsid w:val="0071574E"/>
    <w:rsid w:val="007159C1"/>
    <w:rsid w:val="007302E7"/>
    <w:rsid w:val="00731199"/>
    <w:rsid w:val="0073218D"/>
    <w:rsid w:val="00733905"/>
    <w:rsid w:val="0073441D"/>
    <w:rsid w:val="00754218"/>
    <w:rsid w:val="007564A3"/>
    <w:rsid w:val="007564D7"/>
    <w:rsid w:val="00760C81"/>
    <w:rsid w:val="007627AE"/>
    <w:rsid w:val="007651F5"/>
    <w:rsid w:val="007751C5"/>
    <w:rsid w:val="00781D5C"/>
    <w:rsid w:val="00783849"/>
    <w:rsid w:val="007A73D8"/>
    <w:rsid w:val="007B0232"/>
    <w:rsid w:val="007B2ACF"/>
    <w:rsid w:val="007C2794"/>
    <w:rsid w:val="007D3D75"/>
    <w:rsid w:val="007D60D3"/>
    <w:rsid w:val="007E0685"/>
    <w:rsid w:val="007E656A"/>
    <w:rsid w:val="007F141C"/>
    <w:rsid w:val="007F7C45"/>
    <w:rsid w:val="00802496"/>
    <w:rsid w:val="00813E55"/>
    <w:rsid w:val="008348EC"/>
    <w:rsid w:val="00841EB1"/>
    <w:rsid w:val="0084231A"/>
    <w:rsid w:val="0087457E"/>
    <w:rsid w:val="00884B10"/>
    <w:rsid w:val="00884B17"/>
    <w:rsid w:val="00884B3C"/>
    <w:rsid w:val="00885625"/>
    <w:rsid w:val="0089215C"/>
    <w:rsid w:val="00893F7D"/>
    <w:rsid w:val="00894DC9"/>
    <w:rsid w:val="008A07D7"/>
    <w:rsid w:val="008A2E6D"/>
    <w:rsid w:val="008B4442"/>
    <w:rsid w:val="008C289A"/>
    <w:rsid w:val="008D488C"/>
    <w:rsid w:val="008D4C30"/>
    <w:rsid w:val="008D62F0"/>
    <w:rsid w:val="008E1004"/>
    <w:rsid w:val="008E2E13"/>
    <w:rsid w:val="008E3F0B"/>
    <w:rsid w:val="008E7B2B"/>
    <w:rsid w:val="008F36D8"/>
    <w:rsid w:val="008F4904"/>
    <w:rsid w:val="00905C07"/>
    <w:rsid w:val="00906395"/>
    <w:rsid w:val="0091561A"/>
    <w:rsid w:val="00925D81"/>
    <w:rsid w:val="00927ECB"/>
    <w:rsid w:val="00937B18"/>
    <w:rsid w:val="00941DF0"/>
    <w:rsid w:val="00952321"/>
    <w:rsid w:val="009573CF"/>
    <w:rsid w:val="00961F1B"/>
    <w:rsid w:val="00963358"/>
    <w:rsid w:val="00966E16"/>
    <w:rsid w:val="009818D5"/>
    <w:rsid w:val="00981C0F"/>
    <w:rsid w:val="009829B9"/>
    <w:rsid w:val="00991412"/>
    <w:rsid w:val="00995D9B"/>
    <w:rsid w:val="00997681"/>
    <w:rsid w:val="00997A8C"/>
    <w:rsid w:val="009A06DF"/>
    <w:rsid w:val="009A3424"/>
    <w:rsid w:val="009B1AD5"/>
    <w:rsid w:val="009B5632"/>
    <w:rsid w:val="009B7ADB"/>
    <w:rsid w:val="009D0364"/>
    <w:rsid w:val="009D6E5B"/>
    <w:rsid w:val="009D7D53"/>
    <w:rsid w:val="00A009F3"/>
    <w:rsid w:val="00A01B9C"/>
    <w:rsid w:val="00A020DC"/>
    <w:rsid w:val="00A06023"/>
    <w:rsid w:val="00A066D3"/>
    <w:rsid w:val="00A06DF8"/>
    <w:rsid w:val="00A073B4"/>
    <w:rsid w:val="00A07474"/>
    <w:rsid w:val="00A15ACE"/>
    <w:rsid w:val="00A31936"/>
    <w:rsid w:val="00A4240F"/>
    <w:rsid w:val="00A51DAB"/>
    <w:rsid w:val="00A52365"/>
    <w:rsid w:val="00A52C92"/>
    <w:rsid w:val="00A53F52"/>
    <w:rsid w:val="00A5557A"/>
    <w:rsid w:val="00A560BA"/>
    <w:rsid w:val="00A66A44"/>
    <w:rsid w:val="00A74C9E"/>
    <w:rsid w:val="00A76CAE"/>
    <w:rsid w:val="00A90D7B"/>
    <w:rsid w:val="00AA098A"/>
    <w:rsid w:val="00AA19D0"/>
    <w:rsid w:val="00AB0F6C"/>
    <w:rsid w:val="00AB1083"/>
    <w:rsid w:val="00AB2B9E"/>
    <w:rsid w:val="00AC32EB"/>
    <w:rsid w:val="00AC459E"/>
    <w:rsid w:val="00AC5E03"/>
    <w:rsid w:val="00AD1263"/>
    <w:rsid w:val="00AD302B"/>
    <w:rsid w:val="00AE69AC"/>
    <w:rsid w:val="00AE7B02"/>
    <w:rsid w:val="00AF2789"/>
    <w:rsid w:val="00AF71FD"/>
    <w:rsid w:val="00B07AA2"/>
    <w:rsid w:val="00B12A7A"/>
    <w:rsid w:val="00B14090"/>
    <w:rsid w:val="00B14E15"/>
    <w:rsid w:val="00B20428"/>
    <w:rsid w:val="00B20969"/>
    <w:rsid w:val="00B26000"/>
    <w:rsid w:val="00B322D4"/>
    <w:rsid w:val="00B36564"/>
    <w:rsid w:val="00B36EF8"/>
    <w:rsid w:val="00B44D68"/>
    <w:rsid w:val="00B61402"/>
    <w:rsid w:val="00B645C8"/>
    <w:rsid w:val="00B728B8"/>
    <w:rsid w:val="00B73CD7"/>
    <w:rsid w:val="00B851A6"/>
    <w:rsid w:val="00B87EC2"/>
    <w:rsid w:val="00B9191E"/>
    <w:rsid w:val="00BA1AAE"/>
    <w:rsid w:val="00BA5C60"/>
    <w:rsid w:val="00BA6945"/>
    <w:rsid w:val="00BB030D"/>
    <w:rsid w:val="00BB0B2E"/>
    <w:rsid w:val="00BB4924"/>
    <w:rsid w:val="00BB4DD4"/>
    <w:rsid w:val="00BC053F"/>
    <w:rsid w:val="00BC5D2A"/>
    <w:rsid w:val="00BD05F3"/>
    <w:rsid w:val="00BE0648"/>
    <w:rsid w:val="00BF5467"/>
    <w:rsid w:val="00C03617"/>
    <w:rsid w:val="00C20EC8"/>
    <w:rsid w:val="00C3498E"/>
    <w:rsid w:val="00C37C0F"/>
    <w:rsid w:val="00C42271"/>
    <w:rsid w:val="00C428E8"/>
    <w:rsid w:val="00C542EC"/>
    <w:rsid w:val="00C55708"/>
    <w:rsid w:val="00C565BB"/>
    <w:rsid w:val="00C610FE"/>
    <w:rsid w:val="00C62E7A"/>
    <w:rsid w:val="00C67998"/>
    <w:rsid w:val="00C67EAC"/>
    <w:rsid w:val="00C8078A"/>
    <w:rsid w:val="00C80904"/>
    <w:rsid w:val="00C8565F"/>
    <w:rsid w:val="00C91624"/>
    <w:rsid w:val="00C91E28"/>
    <w:rsid w:val="00C95CC3"/>
    <w:rsid w:val="00CA239D"/>
    <w:rsid w:val="00CB1127"/>
    <w:rsid w:val="00CB4E8A"/>
    <w:rsid w:val="00CC33E7"/>
    <w:rsid w:val="00CF69C1"/>
    <w:rsid w:val="00D02ED8"/>
    <w:rsid w:val="00D25A81"/>
    <w:rsid w:val="00D30B47"/>
    <w:rsid w:val="00D4557F"/>
    <w:rsid w:val="00D52031"/>
    <w:rsid w:val="00D52C9B"/>
    <w:rsid w:val="00D54582"/>
    <w:rsid w:val="00D54EBC"/>
    <w:rsid w:val="00D5740F"/>
    <w:rsid w:val="00D63F01"/>
    <w:rsid w:val="00D64D50"/>
    <w:rsid w:val="00D64DEB"/>
    <w:rsid w:val="00D733CE"/>
    <w:rsid w:val="00D74AA6"/>
    <w:rsid w:val="00D7796C"/>
    <w:rsid w:val="00D84481"/>
    <w:rsid w:val="00D844E3"/>
    <w:rsid w:val="00D94FAE"/>
    <w:rsid w:val="00DA0DCA"/>
    <w:rsid w:val="00DA1E8F"/>
    <w:rsid w:val="00DA49CF"/>
    <w:rsid w:val="00DB5164"/>
    <w:rsid w:val="00DC0E1F"/>
    <w:rsid w:val="00DC53A9"/>
    <w:rsid w:val="00DC5A57"/>
    <w:rsid w:val="00DD348A"/>
    <w:rsid w:val="00DD69B4"/>
    <w:rsid w:val="00DE3D36"/>
    <w:rsid w:val="00DE59A8"/>
    <w:rsid w:val="00DE63CE"/>
    <w:rsid w:val="00DF06F2"/>
    <w:rsid w:val="00DF52A3"/>
    <w:rsid w:val="00E019AE"/>
    <w:rsid w:val="00E0266C"/>
    <w:rsid w:val="00E027AF"/>
    <w:rsid w:val="00E06E88"/>
    <w:rsid w:val="00E06EDD"/>
    <w:rsid w:val="00E24F65"/>
    <w:rsid w:val="00E37EEC"/>
    <w:rsid w:val="00E40E1F"/>
    <w:rsid w:val="00E448B4"/>
    <w:rsid w:val="00E47B5E"/>
    <w:rsid w:val="00E63686"/>
    <w:rsid w:val="00E643AA"/>
    <w:rsid w:val="00E87E64"/>
    <w:rsid w:val="00E94B19"/>
    <w:rsid w:val="00EB1359"/>
    <w:rsid w:val="00EB77CB"/>
    <w:rsid w:val="00EC2DA6"/>
    <w:rsid w:val="00ED11E1"/>
    <w:rsid w:val="00F05B51"/>
    <w:rsid w:val="00F06274"/>
    <w:rsid w:val="00F10F2F"/>
    <w:rsid w:val="00F12788"/>
    <w:rsid w:val="00F155EA"/>
    <w:rsid w:val="00F15DF0"/>
    <w:rsid w:val="00F16E2D"/>
    <w:rsid w:val="00F1740C"/>
    <w:rsid w:val="00F210F1"/>
    <w:rsid w:val="00F22375"/>
    <w:rsid w:val="00F245A0"/>
    <w:rsid w:val="00F37E0C"/>
    <w:rsid w:val="00F4335E"/>
    <w:rsid w:val="00F54BCC"/>
    <w:rsid w:val="00F5569F"/>
    <w:rsid w:val="00F71828"/>
    <w:rsid w:val="00F732A1"/>
    <w:rsid w:val="00F73E67"/>
    <w:rsid w:val="00F7446C"/>
    <w:rsid w:val="00F861B7"/>
    <w:rsid w:val="00F86740"/>
    <w:rsid w:val="00F94F88"/>
    <w:rsid w:val="00F963A8"/>
    <w:rsid w:val="00FB4070"/>
    <w:rsid w:val="00FB6DAC"/>
    <w:rsid w:val="00FC16F8"/>
    <w:rsid w:val="00FC32FD"/>
    <w:rsid w:val="00FC434F"/>
    <w:rsid w:val="00FC5D45"/>
    <w:rsid w:val="00FC61B9"/>
    <w:rsid w:val="00FD0EE1"/>
    <w:rsid w:val="00FE1622"/>
    <w:rsid w:val="00FE1861"/>
    <w:rsid w:val="00FE2368"/>
    <w:rsid w:val="00FE23F6"/>
    <w:rsid w:val="00FE63B2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B7C8B76-4A3F-4B87-BD39-473E3935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386E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B0C0B3EF9543158286F0D8BBFEE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DD2134-EAB8-4902-B382-2140101193F1}"/>
      </w:docPartPr>
      <w:docPartBody>
        <w:p w:rsidR="001E3F88" w:rsidRDefault="00BD0529" w:rsidP="00BD0529">
          <w:pPr>
            <w:pStyle w:val="32B0C0B3EF9543158286F0D8BBFEE1F8"/>
          </w:pPr>
          <w:r w:rsidRPr="00E624B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B5432"/>
    <w:rsid w:val="000C7B78"/>
    <w:rsid w:val="000D1030"/>
    <w:rsid w:val="000E15F1"/>
    <w:rsid w:val="000E48E4"/>
    <w:rsid w:val="00100D0E"/>
    <w:rsid w:val="001035BB"/>
    <w:rsid w:val="001041B9"/>
    <w:rsid w:val="00122251"/>
    <w:rsid w:val="00191C7F"/>
    <w:rsid w:val="001B44B5"/>
    <w:rsid w:val="001E3F88"/>
    <w:rsid w:val="00225DAB"/>
    <w:rsid w:val="00277FC2"/>
    <w:rsid w:val="002E62BF"/>
    <w:rsid w:val="00360589"/>
    <w:rsid w:val="00364276"/>
    <w:rsid w:val="004216F2"/>
    <w:rsid w:val="0044015D"/>
    <w:rsid w:val="0045463C"/>
    <w:rsid w:val="00470630"/>
    <w:rsid w:val="005115E7"/>
    <w:rsid w:val="005F2DFF"/>
    <w:rsid w:val="006063C9"/>
    <w:rsid w:val="006423B9"/>
    <w:rsid w:val="006A7FBD"/>
    <w:rsid w:val="006C12F5"/>
    <w:rsid w:val="006E3D91"/>
    <w:rsid w:val="00741B73"/>
    <w:rsid w:val="00783849"/>
    <w:rsid w:val="007F7C45"/>
    <w:rsid w:val="00802496"/>
    <w:rsid w:val="00882A3F"/>
    <w:rsid w:val="00894DC9"/>
    <w:rsid w:val="00927ECB"/>
    <w:rsid w:val="00935EFA"/>
    <w:rsid w:val="00991412"/>
    <w:rsid w:val="009B744F"/>
    <w:rsid w:val="00A24715"/>
    <w:rsid w:val="00AB0F6C"/>
    <w:rsid w:val="00AC459E"/>
    <w:rsid w:val="00AD302B"/>
    <w:rsid w:val="00B851A6"/>
    <w:rsid w:val="00BA77C1"/>
    <w:rsid w:val="00BD0529"/>
    <w:rsid w:val="00C94E7C"/>
    <w:rsid w:val="00C96811"/>
    <w:rsid w:val="00D23C1D"/>
    <w:rsid w:val="00DA04DA"/>
    <w:rsid w:val="00E37EEC"/>
    <w:rsid w:val="00E643AA"/>
    <w:rsid w:val="00F23890"/>
    <w:rsid w:val="00F74255"/>
    <w:rsid w:val="00F81D0D"/>
    <w:rsid w:val="00FB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0529"/>
    <w:rPr>
      <w:color w:val="808080"/>
    </w:rPr>
  </w:style>
  <w:style w:type="paragraph" w:customStyle="1" w:styleId="32B0C0B3EF9543158286F0D8BBFEE1F8">
    <w:name w:val="32B0C0B3EF9543158286F0D8BBFEE1F8"/>
    <w:rsid w:val="00BD052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  <SharedWithUsers xmlns="b10e0963-af3d-49bf-b3d6-4e1d79e3dd35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E32A30-BE39-401A-813A-8543DF152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2</Pages>
  <Words>181</Words>
  <Characters>1521</Characters>
  <Application>Microsoft Office Word</Application>
  <DocSecurity>0</DocSecurity>
  <Lines>117</Lines>
  <Paragraphs>77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Andrea Homeyer</cp:lastModifiedBy>
  <cp:revision>41</cp:revision>
  <cp:lastPrinted>2023-01-23T23:03:00Z</cp:lastPrinted>
  <dcterms:created xsi:type="dcterms:W3CDTF">2025-08-28T07:58:00Z</dcterms:created>
  <dcterms:modified xsi:type="dcterms:W3CDTF">2026-06-24T10:53:00Z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775700</vt:r8>
  </property>
</Properties>
</file>